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我要从事网络食品销售申办要件（企业）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我要从事网络食品销售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我要从事网络食品销售申请表单（企业）；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EB97C54"/>
    <w:rsid w:val="0F432859"/>
    <w:rsid w:val="0F5B60A4"/>
    <w:rsid w:val="10187D58"/>
    <w:rsid w:val="15A72D3C"/>
    <w:rsid w:val="16B21F24"/>
    <w:rsid w:val="191641F8"/>
    <w:rsid w:val="1D091A90"/>
    <w:rsid w:val="1DF82FE7"/>
    <w:rsid w:val="1E261319"/>
    <w:rsid w:val="217F144D"/>
    <w:rsid w:val="22EC0C4E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